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57CB" w:rsidRPr="008E57CB" w:rsidRDefault="0002226B" w:rsidP="0002226B">
      <w:pPr>
        <w:rPr>
          <w:rFonts w:ascii="Comic Sans MS" w:hAnsi="Comic Sans MS"/>
          <w:b/>
          <w:sz w:val="12"/>
          <w:szCs w:val="12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2385695</wp:posOffset>
            </wp:positionH>
            <wp:positionV relativeFrom="paragraph">
              <wp:posOffset>-184785</wp:posOffset>
            </wp:positionV>
            <wp:extent cx="989330" cy="1019175"/>
            <wp:effectExtent l="19050" t="0" r="1270" b="0"/>
            <wp:wrapSquare wrapText="bothSides"/>
            <wp:docPr id="3" name="Imagem 2" descr="Logo Lagoa de Roç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Lagoa de Roça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33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0"/>
          <w:szCs w:val="20"/>
        </w:rPr>
        <w:br w:type="textWrapping" w:clear="all"/>
      </w:r>
    </w:p>
    <w:p w:rsidR="008E57CB" w:rsidRPr="008E57CB" w:rsidRDefault="008E57CB" w:rsidP="008E57CB">
      <w:pPr>
        <w:jc w:val="center"/>
        <w:rPr>
          <w:rFonts w:ascii="Arial" w:hAnsi="Arial" w:cs="Arial"/>
          <w:b/>
        </w:rPr>
      </w:pPr>
      <w:r w:rsidRPr="008E57CB">
        <w:rPr>
          <w:rFonts w:ascii="Arial" w:hAnsi="Arial" w:cs="Arial"/>
          <w:b/>
        </w:rPr>
        <w:t>ESTADO DA PARAÍBA</w:t>
      </w:r>
    </w:p>
    <w:p w:rsidR="006B59AB" w:rsidRPr="008E57CB" w:rsidRDefault="006B59AB" w:rsidP="008E57CB">
      <w:pPr>
        <w:jc w:val="center"/>
        <w:rPr>
          <w:rFonts w:ascii="Arial" w:hAnsi="Arial" w:cs="Arial"/>
          <w:b/>
        </w:rPr>
      </w:pPr>
      <w:r w:rsidRPr="008E57CB">
        <w:rPr>
          <w:rFonts w:ascii="Arial" w:hAnsi="Arial" w:cs="Arial"/>
          <w:b/>
        </w:rPr>
        <w:t xml:space="preserve">PREFEITURA MUNICIPAL DE </w:t>
      </w:r>
      <w:r w:rsidR="00CD2F4B">
        <w:rPr>
          <w:rFonts w:ascii="Arial" w:hAnsi="Arial" w:cs="Arial"/>
          <w:b/>
        </w:rPr>
        <w:t>SÃO SEBASTIÃO DE LAGOA DE ROÇA</w:t>
      </w:r>
    </w:p>
    <w:p w:rsidR="008E57CB" w:rsidRPr="00FF2E1E" w:rsidRDefault="00FF2E1E" w:rsidP="008E57CB">
      <w:pPr>
        <w:jc w:val="center"/>
        <w:rPr>
          <w:rFonts w:ascii="Arial" w:hAnsi="Arial" w:cs="Arial"/>
          <w:sz w:val="16"/>
          <w:szCs w:val="16"/>
        </w:rPr>
      </w:pPr>
      <w:r w:rsidRPr="00FF2E1E">
        <w:rPr>
          <w:rFonts w:ascii="Arial" w:hAnsi="Arial" w:cs="Arial"/>
          <w:color w:val="222222"/>
          <w:sz w:val="16"/>
          <w:szCs w:val="16"/>
        </w:rPr>
        <w:t xml:space="preserve">R. José Rodrigues Coura, 45 – CEP 58119-000 São Sebastião de Lagoa de Roça - </w:t>
      </w:r>
      <w:proofErr w:type="gramStart"/>
      <w:r w:rsidRPr="00FF2E1E">
        <w:rPr>
          <w:rFonts w:ascii="Arial" w:hAnsi="Arial" w:cs="Arial"/>
          <w:color w:val="222222"/>
          <w:sz w:val="16"/>
          <w:szCs w:val="16"/>
        </w:rPr>
        <w:t>PB,</w:t>
      </w:r>
      <w:r w:rsidR="008E57CB" w:rsidRPr="00FF2E1E">
        <w:rPr>
          <w:rFonts w:ascii="Arial" w:hAnsi="Arial" w:cs="Arial"/>
          <w:sz w:val="16"/>
          <w:szCs w:val="16"/>
        </w:rPr>
        <w:t>–</w:t>
      </w:r>
      <w:proofErr w:type="gramEnd"/>
      <w:r w:rsidR="008E57CB" w:rsidRPr="00FF2E1E">
        <w:rPr>
          <w:rFonts w:ascii="Arial" w:hAnsi="Arial" w:cs="Arial"/>
          <w:sz w:val="16"/>
          <w:szCs w:val="16"/>
        </w:rPr>
        <w:t xml:space="preserve"> </w:t>
      </w:r>
      <w:r w:rsidR="008E57CB" w:rsidRPr="00FF2E1E">
        <w:rPr>
          <w:rFonts w:ascii="Arial" w:hAnsi="Arial" w:cs="Arial"/>
          <w:color w:val="222222"/>
          <w:sz w:val="16"/>
          <w:szCs w:val="16"/>
        </w:rPr>
        <w:t xml:space="preserve">CNPJ </w:t>
      </w:r>
      <w:r w:rsidRPr="00FF2E1E">
        <w:rPr>
          <w:rFonts w:ascii="Arial" w:hAnsi="Arial" w:cs="Arial"/>
          <w:color w:val="222222"/>
          <w:sz w:val="16"/>
          <w:szCs w:val="16"/>
        </w:rPr>
        <w:t>8742439/0001-00</w:t>
      </w:r>
    </w:p>
    <w:p w:rsidR="008E57CB" w:rsidRDefault="00996E9A" w:rsidP="008E57CB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SECRETARIA DE OBRAS E URBANISMO</w:t>
      </w:r>
    </w:p>
    <w:p w:rsidR="008E57CB" w:rsidRPr="008E57CB" w:rsidRDefault="008E57CB" w:rsidP="008E57CB">
      <w:pPr>
        <w:jc w:val="center"/>
        <w:rPr>
          <w:rFonts w:ascii="Arial" w:hAnsi="Arial" w:cs="Arial"/>
        </w:rPr>
      </w:pPr>
    </w:p>
    <w:p w:rsidR="00C55893" w:rsidRDefault="00C55893" w:rsidP="00207C34">
      <w:pPr>
        <w:jc w:val="center"/>
        <w:rPr>
          <w:rFonts w:ascii="Comic Sans MS" w:hAnsi="Comic Sans MS"/>
          <w:sz w:val="20"/>
          <w:szCs w:val="20"/>
        </w:rPr>
      </w:pPr>
    </w:p>
    <w:p w:rsidR="00445B09" w:rsidRPr="00F030A5" w:rsidRDefault="00F030A5" w:rsidP="00F030A5">
      <w:pPr>
        <w:pStyle w:val="Ttulo"/>
        <w:rPr>
          <w:b/>
          <w:bCs/>
          <w:sz w:val="24"/>
        </w:rPr>
      </w:pPr>
      <w:r w:rsidRPr="00F030A5">
        <w:rPr>
          <w:b/>
          <w:bCs/>
          <w:sz w:val="24"/>
        </w:rPr>
        <w:t xml:space="preserve">CONSTRUÇÃO DE </w:t>
      </w:r>
      <w:r w:rsidR="00542A21">
        <w:rPr>
          <w:b/>
          <w:bCs/>
          <w:sz w:val="24"/>
        </w:rPr>
        <w:t>ÁREA</w:t>
      </w:r>
      <w:r w:rsidRPr="00F030A5">
        <w:rPr>
          <w:b/>
          <w:bCs/>
          <w:sz w:val="24"/>
        </w:rPr>
        <w:t xml:space="preserve"> DE EVENTOS – FASE 0</w:t>
      </w:r>
      <w:r w:rsidR="003E7A92">
        <w:rPr>
          <w:b/>
          <w:bCs/>
          <w:sz w:val="24"/>
        </w:rPr>
        <w:t>2</w:t>
      </w:r>
      <w:r w:rsidR="00542A21">
        <w:rPr>
          <w:b/>
          <w:bCs/>
          <w:sz w:val="24"/>
        </w:rPr>
        <w:t xml:space="preserve"> – </w:t>
      </w:r>
      <w:proofErr w:type="gramStart"/>
      <w:r w:rsidR="00542A21">
        <w:rPr>
          <w:b/>
          <w:bCs/>
          <w:sz w:val="24"/>
        </w:rPr>
        <w:t>CONTRATO  DE</w:t>
      </w:r>
      <w:proofErr w:type="gramEnd"/>
      <w:r w:rsidR="00542A21">
        <w:rPr>
          <w:b/>
          <w:bCs/>
          <w:sz w:val="24"/>
        </w:rPr>
        <w:t xml:space="preserve"> REPASSE </w:t>
      </w:r>
      <w:r w:rsidR="003E7A92">
        <w:rPr>
          <w:b/>
          <w:bCs/>
          <w:sz w:val="24"/>
        </w:rPr>
        <w:t>0302314-79</w:t>
      </w:r>
    </w:p>
    <w:p w:rsidR="00615CA9" w:rsidRDefault="00615CA9" w:rsidP="00207C34">
      <w:pPr>
        <w:jc w:val="center"/>
        <w:rPr>
          <w:rFonts w:ascii="Comic Sans MS" w:hAnsi="Comic Sans MS"/>
          <w:sz w:val="20"/>
          <w:szCs w:val="20"/>
        </w:rPr>
      </w:pPr>
    </w:p>
    <w:p w:rsidR="00F73A0C" w:rsidRDefault="00F73A0C" w:rsidP="00207C34">
      <w:pPr>
        <w:jc w:val="center"/>
        <w:rPr>
          <w:rFonts w:ascii="Comic Sans MS" w:hAnsi="Comic Sans MS"/>
          <w:sz w:val="20"/>
          <w:szCs w:val="20"/>
        </w:rPr>
      </w:pPr>
    </w:p>
    <w:p w:rsidR="00542A21" w:rsidRDefault="00542A21" w:rsidP="00207C34">
      <w:pPr>
        <w:jc w:val="center"/>
        <w:rPr>
          <w:rFonts w:ascii="Comic Sans MS" w:hAnsi="Comic Sans MS"/>
          <w:sz w:val="20"/>
          <w:szCs w:val="20"/>
        </w:rPr>
      </w:pPr>
    </w:p>
    <w:p w:rsidR="00555292" w:rsidRDefault="00542A21" w:rsidP="00F030A5">
      <w:pPr>
        <w:pStyle w:val="Ttulo"/>
        <w:rPr>
          <w:b/>
          <w:bCs/>
          <w:sz w:val="24"/>
        </w:rPr>
      </w:pPr>
      <w:r>
        <w:rPr>
          <w:b/>
          <w:bCs/>
          <w:sz w:val="24"/>
        </w:rPr>
        <w:t xml:space="preserve">DECLARAÇÃO </w:t>
      </w:r>
    </w:p>
    <w:p w:rsidR="00F030A5" w:rsidRPr="00ED68CB" w:rsidRDefault="00F030A5" w:rsidP="00555292">
      <w:pPr>
        <w:pStyle w:val="Ttulo"/>
        <w:jc w:val="both"/>
        <w:rPr>
          <w:b/>
          <w:bCs/>
          <w:sz w:val="24"/>
        </w:rPr>
      </w:pPr>
    </w:p>
    <w:p w:rsidR="00555292" w:rsidRDefault="00555292" w:rsidP="00555292">
      <w:pPr>
        <w:ind w:firstLine="709"/>
        <w:jc w:val="right"/>
        <w:rPr>
          <w:rFonts w:ascii="Courier New" w:hAnsi="Courier New" w:cs="Courier New"/>
        </w:rPr>
      </w:pPr>
    </w:p>
    <w:p w:rsidR="00F030A5" w:rsidRDefault="00542A21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Declaro para os devidos fins de comprovação junto a GIGOV que a planilha de reprogramação da obra de Construção da Área de Eventos em sua </w:t>
      </w:r>
      <w:r w:rsidR="003E7A92">
        <w:rPr>
          <w:rFonts w:ascii="Times New Roman" w:hAnsi="Times New Roman"/>
          <w:sz w:val="22"/>
          <w:szCs w:val="22"/>
        </w:rPr>
        <w:t>segunda fase no município de Sã</w:t>
      </w:r>
      <w:r>
        <w:rPr>
          <w:rFonts w:ascii="Times New Roman" w:hAnsi="Times New Roman"/>
          <w:sz w:val="22"/>
          <w:szCs w:val="22"/>
        </w:rPr>
        <w:t xml:space="preserve">o Sebastião de Lagoa de Roça, tiveram os valores alterados em relação a planilha original aprovada pela Caixa </w:t>
      </w:r>
      <w:r w:rsidR="003E7A92">
        <w:rPr>
          <w:rFonts w:ascii="Times New Roman" w:hAnsi="Times New Roman"/>
          <w:sz w:val="22"/>
          <w:szCs w:val="22"/>
        </w:rPr>
        <w:t>com exceção d</w:t>
      </w:r>
      <w:r>
        <w:rPr>
          <w:rFonts w:ascii="Times New Roman" w:hAnsi="Times New Roman"/>
          <w:sz w:val="22"/>
          <w:szCs w:val="22"/>
        </w:rPr>
        <w:t>o</w:t>
      </w:r>
      <w:r w:rsidR="003E7A92">
        <w:rPr>
          <w:rFonts w:ascii="Times New Roman" w:hAnsi="Times New Roman"/>
          <w:sz w:val="22"/>
          <w:szCs w:val="22"/>
        </w:rPr>
        <w:t xml:space="preserve"> item</w:t>
      </w:r>
      <w:r>
        <w:rPr>
          <w:rFonts w:ascii="Times New Roman" w:hAnsi="Times New Roman"/>
          <w:sz w:val="22"/>
          <w:szCs w:val="22"/>
        </w:rPr>
        <w:t xml:space="preserve"> </w:t>
      </w:r>
      <w:r w:rsidR="003E7A92">
        <w:rPr>
          <w:rFonts w:ascii="Times New Roman" w:hAnsi="Times New Roman"/>
          <w:sz w:val="22"/>
          <w:szCs w:val="22"/>
        </w:rPr>
        <w:t>6.1</w:t>
      </w:r>
      <w:r>
        <w:rPr>
          <w:rFonts w:ascii="Times New Roman" w:hAnsi="Times New Roman"/>
          <w:sz w:val="22"/>
          <w:szCs w:val="22"/>
        </w:rPr>
        <w:t xml:space="preserve"> </w:t>
      </w:r>
      <w:r w:rsidR="003E7A92">
        <w:rPr>
          <w:rFonts w:ascii="Times New Roman" w:hAnsi="Times New Roman"/>
          <w:sz w:val="22"/>
          <w:szCs w:val="22"/>
        </w:rPr>
        <w:t xml:space="preserve">que foi mantido por entender que é exequível, os demais que foram atualizado </w:t>
      </w:r>
      <w:r>
        <w:rPr>
          <w:rFonts w:ascii="Times New Roman" w:hAnsi="Times New Roman"/>
          <w:sz w:val="22"/>
          <w:szCs w:val="22"/>
        </w:rPr>
        <w:t xml:space="preserve">por base os preços </w:t>
      </w:r>
      <w:r w:rsidR="003E7A92">
        <w:rPr>
          <w:rFonts w:ascii="Times New Roman" w:hAnsi="Times New Roman"/>
          <w:sz w:val="22"/>
          <w:szCs w:val="22"/>
        </w:rPr>
        <w:t xml:space="preserve">SINAPI base </w:t>
      </w:r>
      <w:proofErr w:type="spellStart"/>
      <w:r w:rsidR="003E7A92">
        <w:rPr>
          <w:rFonts w:ascii="Times New Roman" w:hAnsi="Times New Roman"/>
          <w:sz w:val="22"/>
          <w:szCs w:val="22"/>
        </w:rPr>
        <w:t>nov</w:t>
      </w:r>
      <w:proofErr w:type="spellEnd"/>
      <w:r w:rsidR="003E7A92">
        <w:rPr>
          <w:rFonts w:ascii="Times New Roman" w:hAnsi="Times New Roman"/>
          <w:sz w:val="22"/>
          <w:szCs w:val="22"/>
        </w:rPr>
        <w:t>/2014 desonerado</w:t>
      </w:r>
      <w:r>
        <w:rPr>
          <w:rFonts w:ascii="Times New Roman" w:hAnsi="Times New Roman"/>
          <w:sz w:val="22"/>
          <w:szCs w:val="22"/>
        </w:rPr>
        <w:t xml:space="preserve">. Informo ainda que foi modificada </w:t>
      </w:r>
      <w:proofErr w:type="spellStart"/>
      <w:r w:rsidR="003E7A92">
        <w:rPr>
          <w:rFonts w:ascii="Times New Roman" w:hAnsi="Times New Roman"/>
          <w:sz w:val="22"/>
          <w:szCs w:val="22"/>
        </w:rPr>
        <w:t>á</w:t>
      </w:r>
      <w:proofErr w:type="spellEnd"/>
      <w:r w:rsidR="003E7A92">
        <w:rPr>
          <w:rFonts w:ascii="Times New Roman" w:hAnsi="Times New Roman"/>
          <w:sz w:val="22"/>
          <w:szCs w:val="22"/>
        </w:rPr>
        <w:t xml:space="preserve"> área a ser revestida com piso </w:t>
      </w:r>
      <w:proofErr w:type="spellStart"/>
      <w:r w:rsidR="003E7A92">
        <w:rPr>
          <w:rFonts w:ascii="Times New Roman" w:hAnsi="Times New Roman"/>
          <w:sz w:val="22"/>
          <w:szCs w:val="22"/>
        </w:rPr>
        <w:t>intertravado</w:t>
      </w:r>
      <w:proofErr w:type="spellEnd"/>
      <w:r w:rsidR="003E7A92">
        <w:rPr>
          <w:rFonts w:ascii="Times New Roman" w:hAnsi="Times New Roman"/>
          <w:sz w:val="22"/>
          <w:szCs w:val="22"/>
        </w:rPr>
        <w:t xml:space="preserve"> e por conseguinte o perímetro do meio </w:t>
      </w:r>
      <w:proofErr w:type="spellStart"/>
      <w:proofErr w:type="gramStart"/>
      <w:r w:rsidR="003E7A92">
        <w:rPr>
          <w:rFonts w:ascii="Times New Roman" w:hAnsi="Times New Roman"/>
          <w:sz w:val="22"/>
          <w:szCs w:val="22"/>
        </w:rPr>
        <w:t>fio,bem</w:t>
      </w:r>
      <w:proofErr w:type="spellEnd"/>
      <w:proofErr w:type="gramEnd"/>
      <w:r w:rsidR="003E7A92">
        <w:rPr>
          <w:rFonts w:ascii="Times New Roman" w:hAnsi="Times New Roman"/>
          <w:sz w:val="22"/>
          <w:szCs w:val="22"/>
        </w:rPr>
        <w:t xml:space="preserve"> como a área a receber placas de grama o que também diminuir a terra vegetal, todos por questões financeiras. Todavia a diminuição dessas áreas não afeta a concepção inicial do projeto e dará a comunidade de São Sebastião de Lagoa de Roça uma área para realização de seus eventos com maior conforto e segurança.</w:t>
      </w:r>
    </w:p>
    <w:p w:rsidR="00542A21" w:rsidRDefault="00542A21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Foram </w:t>
      </w:r>
      <w:r w:rsidR="003E7A92">
        <w:rPr>
          <w:rFonts w:ascii="Times New Roman" w:hAnsi="Times New Roman"/>
          <w:sz w:val="22"/>
          <w:szCs w:val="22"/>
        </w:rPr>
        <w:t>ainda sup</w:t>
      </w:r>
      <w:r w:rsidR="00D026FC">
        <w:rPr>
          <w:rFonts w:ascii="Times New Roman" w:hAnsi="Times New Roman"/>
          <w:sz w:val="22"/>
          <w:szCs w:val="22"/>
        </w:rPr>
        <w:t>rimidos a execução do</w:t>
      </w:r>
      <w:r w:rsidR="003E7A92">
        <w:rPr>
          <w:rFonts w:ascii="Times New Roman" w:hAnsi="Times New Roman"/>
          <w:sz w:val="22"/>
          <w:szCs w:val="22"/>
        </w:rPr>
        <w:t xml:space="preserve"> e 5.4 q</w:t>
      </w:r>
      <w:r w:rsidR="00B63168">
        <w:rPr>
          <w:rFonts w:ascii="Times New Roman" w:hAnsi="Times New Roman"/>
          <w:sz w:val="22"/>
          <w:szCs w:val="22"/>
        </w:rPr>
        <w:t>u</w:t>
      </w:r>
      <w:r w:rsidR="003E7A92">
        <w:rPr>
          <w:rFonts w:ascii="Times New Roman" w:hAnsi="Times New Roman"/>
          <w:sz w:val="22"/>
          <w:szCs w:val="22"/>
        </w:rPr>
        <w:t>e trata de paisagismo também por questões financeiras</w:t>
      </w:r>
      <w:r>
        <w:rPr>
          <w:rFonts w:ascii="Times New Roman" w:hAnsi="Times New Roman"/>
          <w:sz w:val="22"/>
          <w:szCs w:val="22"/>
        </w:rPr>
        <w:t>.</w:t>
      </w: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  <w:bookmarkStart w:id="0" w:name="_GoBack"/>
      <w:bookmarkEnd w:id="0"/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</w:p>
    <w:p w:rsidR="00F030A5" w:rsidRDefault="00F030A5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</w:p>
    <w:p w:rsidR="00555292" w:rsidRPr="004E1BD5" w:rsidRDefault="00555292" w:rsidP="00555292">
      <w:pPr>
        <w:pStyle w:val="TextosemFormatao"/>
        <w:spacing w:before="120" w:after="120" w:line="360" w:lineRule="auto"/>
        <w:jc w:val="both"/>
        <w:rPr>
          <w:rFonts w:ascii="Times New Roman" w:hAnsi="Times New Roman"/>
          <w:sz w:val="22"/>
          <w:szCs w:val="22"/>
        </w:rPr>
      </w:pPr>
    </w:p>
    <w:p w:rsidR="00555292" w:rsidRDefault="00555292" w:rsidP="00555292">
      <w:pPr>
        <w:ind w:firstLine="709"/>
        <w:jc w:val="right"/>
      </w:pPr>
      <w:r>
        <w:t>_________________________________</w:t>
      </w:r>
    </w:p>
    <w:p w:rsidR="00555292" w:rsidRPr="002C3A3F" w:rsidRDefault="00555292" w:rsidP="00555292">
      <w:pPr>
        <w:ind w:firstLine="709"/>
        <w:jc w:val="right"/>
        <w:rPr>
          <w:b/>
          <w:bCs/>
        </w:rPr>
      </w:pPr>
      <w:proofErr w:type="spellStart"/>
      <w:r w:rsidRPr="002C3A3F">
        <w:rPr>
          <w:b/>
          <w:bCs/>
        </w:rPr>
        <w:t>MsC</w:t>
      </w:r>
      <w:proofErr w:type="spellEnd"/>
      <w:r w:rsidRPr="002C3A3F">
        <w:rPr>
          <w:b/>
          <w:bCs/>
        </w:rPr>
        <w:t xml:space="preserve">. </w:t>
      </w:r>
      <w:proofErr w:type="spellStart"/>
      <w:r w:rsidRPr="002C3A3F">
        <w:rPr>
          <w:b/>
          <w:bCs/>
        </w:rPr>
        <w:t>Lucílio</w:t>
      </w:r>
      <w:proofErr w:type="spellEnd"/>
      <w:r w:rsidRPr="002C3A3F">
        <w:rPr>
          <w:b/>
          <w:bCs/>
        </w:rPr>
        <w:t xml:space="preserve"> José dos Santos Vieira</w:t>
      </w:r>
    </w:p>
    <w:p w:rsidR="00207C34" w:rsidRPr="008E57CB" w:rsidRDefault="00555292" w:rsidP="00555292">
      <w:pPr>
        <w:ind w:firstLine="709"/>
        <w:jc w:val="right"/>
        <w:rPr>
          <w:rFonts w:ascii="Comic Sans MS" w:hAnsi="Comic Sans MS"/>
          <w:b/>
          <w:sz w:val="22"/>
          <w:szCs w:val="22"/>
        </w:rPr>
      </w:pPr>
      <w:r w:rsidRPr="008D5992">
        <w:rPr>
          <w:b/>
          <w:bCs/>
          <w:sz w:val="20"/>
          <w:szCs w:val="20"/>
        </w:rPr>
        <w:t>Engenheiro Civil</w:t>
      </w:r>
      <w:r w:rsidRPr="00072DBE"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 xml:space="preserve">- </w:t>
      </w:r>
      <w:r w:rsidRPr="008D5992">
        <w:rPr>
          <w:b/>
          <w:bCs/>
          <w:sz w:val="20"/>
          <w:szCs w:val="20"/>
        </w:rPr>
        <w:t>CONFEA 1607104350</w:t>
      </w:r>
    </w:p>
    <w:sectPr w:rsidR="00207C34" w:rsidRPr="008E57CB" w:rsidSect="00615CA9">
      <w:headerReference w:type="even" r:id="rId8"/>
      <w:headerReference w:type="default" r:id="rId9"/>
      <w:footerReference w:type="default" r:id="rId10"/>
      <w:headerReference w:type="first" r:id="rId11"/>
      <w:type w:val="continuous"/>
      <w:pgSz w:w="11906" w:h="16838" w:code="9"/>
      <w:pgMar w:top="1418" w:right="1418" w:bottom="1418" w:left="1418" w:header="510" w:footer="851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B64F4" w:rsidRDefault="000B64F4">
      <w:r>
        <w:separator/>
      </w:r>
    </w:p>
  </w:endnote>
  <w:endnote w:type="continuationSeparator" w:id="0">
    <w:p w:rsidR="000B64F4" w:rsidRDefault="000B64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A00002EF" w:usb1="4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22F2" w:rsidRPr="002E3A3F" w:rsidRDefault="00DF22F2" w:rsidP="00207C34">
    <w:pPr>
      <w:pStyle w:val="Klebber"/>
      <w:spacing w:before="0" w:after="0" w:line="240" w:lineRule="auto"/>
      <w:ind w:left="2880" w:hanging="2880"/>
      <w:rPr>
        <w:color w:val="80808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B64F4" w:rsidRDefault="000B64F4">
      <w:r>
        <w:separator/>
      </w:r>
    </w:p>
  </w:footnote>
  <w:footnote w:type="continuationSeparator" w:id="0">
    <w:p w:rsidR="000B64F4" w:rsidRDefault="000B64F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070B" w:rsidRDefault="000B64F4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947098" o:spid="_x0000_s2074" type="#_x0000_t75" style="position:absolute;margin-left:0;margin-top:0;width:453.2pt;height:468.3pt;z-index:-251654656;mso-position-horizontal:center;mso-position-horizontal-relative:margin;mso-position-vertical:center;mso-position-vertical-relative:margin" o:allowincell="f">
          <v:imagedata r:id="rId1" o:title="Logo Lagoa de Roça" gain="19661f" blacklevel="22938f"/>
          <w10:wrap anchorx="margin" anchory="margin"/>
        </v:shape>
      </w:pict>
    </w:r>
    <w:r>
      <w:rPr>
        <w:noProof/>
      </w:rPr>
      <w:pict>
        <v:shape id="WordPictureWatermark2" o:spid="_x0000_s2070" type="#_x0000_t75" style="position:absolute;margin-left:0;margin-top:0;width:435.9pt;height:700pt;z-index:-251656704;mso-position-horizontal:center;mso-position-horizontal-relative:margin;mso-position-vertical:center;mso-position-vertical-relative:margin" o:allowincell="f">
          <v:imagedata r:id="rId2" o:title="373px-Brasao_esperanca" gain="19661f" blacklevel="22938f"/>
          <w10:wrap anchorx="margin" anchory="margin"/>
        </v:shape>
      </w:pict>
    </w:r>
    <w:r>
      <w:rPr>
        <w:noProof/>
      </w:rPr>
      <w:pict>
        <v:shape id="_x0000_s2067" type="#_x0000_t75" style="position:absolute;margin-left:0;margin-top:0;width:435.9pt;height:700pt;z-index:-251658752;mso-position-horizontal:center;mso-position-horizontal-relative:margin;mso-position-vertical:center;mso-position-vertical-relative:margin" o:allowincell="f">
          <v:imagedata r:id="rId2" o:title="373px-Brasao_esperanca" gain="19661f" blacklevel="22938f"/>
          <w10:wrap anchorx="margin" anchory="margin"/>
        </v:shape>
      </w:pict>
    </w:r>
    <w:r>
      <w:rPr>
        <w:noProof/>
      </w:rPr>
      <w:pict>
        <v:shape id="WordPictureWatermark8" o:spid="_x0000_s2058" type="#_x0000_t75" style="position:absolute;margin-left:0;margin-top:0;width:453.5pt;height:422.05pt;z-index:-251660800;mso-position-horizontal:center;mso-position-horizontal-relative:margin;mso-position-vertical:center;mso-position-vertical-relative:margin" wrapcoords="-36 0 -36 21562 21600 21562 21600 0 -36 0">
          <v:imagedata r:id="rId3" o:title="imagem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2226B" w:rsidRDefault="000B64F4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947099" o:spid="_x0000_s2075" type="#_x0000_t75" style="position:absolute;margin-left:0;margin-top:0;width:489.9pt;height:506.2pt;z-index:-251653632;mso-position-horizontal:center;mso-position-horizontal-relative:margin;mso-position-vertical:center;mso-position-vertical-relative:margin" o:allowincell="f">
          <v:imagedata r:id="rId1" o:title="Logo Lagoa de Roça" gain="19661f" blacklevel="26214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070B" w:rsidRDefault="000B64F4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947097" o:spid="_x0000_s2073" type="#_x0000_t75" style="position:absolute;margin-left:0;margin-top:0;width:453.2pt;height:468.3pt;z-index:-251655680;mso-position-horizontal:center;mso-position-horizontal-relative:margin;mso-position-vertical:center;mso-position-vertical-relative:margin" o:allowincell="f">
          <v:imagedata r:id="rId1" o:title="Logo Lagoa de Roça" gain="19661f" blacklevel="22938f"/>
          <w10:wrap anchorx="margin" anchory="margin"/>
        </v:shape>
      </w:pict>
    </w:r>
    <w:r>
      <w:rPr>
        <w:noProof/>
      </w:rPr>
      <w:pict>
        <v:shape id="WordPictureWatermark1" o:spid="_x0000_s2069" type="#_x0000_t75" style="position:absolute;margin-left:0;margin-top:0;width:435.9pt;height:700pt;z-index:-251657728;mso-position-horizontal:center;mso-position-horizontal-relative:margin;mso-position-vertical:center;mso-position-vertical-relative:margin" o:allowincell="f">
          <v:imagedata r:id="rId2" o:title="373px-Brasao_esperanca" gain="19661f" blacklevel="22938f"/>
          <w10:wrap anchorx="margin" anchory="margin"/>
        </v:shape>
      </w:pict>
    </w:r>
    <w:r>
      <w:rPr>
        <w:noProof/>
      </w:rPr>
      <w:pict>
        <v:shape id="_x0000_s2066" type="#_x0000_t75" style="position:absolute;margin-left:0;margin-top:0;width:435.9pt;height:700pt;z-index:-251659776;mso-position-horizontal:center;mso-position-horizontal-relative:margin;mso-position-vertical:center;mso-position-vertical-relative:margin" o:allowincell="f">
          <v:imagedata r:id="rId2" o:title="373px-Brasao_esperanca" gain="19661f" blacklevel="22938f"/>
          <w10:wrap anchorx="margin" anchory="margin"/>
        </v:shape>
      </w:pict>
    </w:r>
    <w:r>
      <w:rPr>
        <w:noProof/>
      </w:rPr>
      <w:pict>
        <v:shape id="WordPictureWatermark7" o:spid="_x0000_s2057" type="#_x0000_t75" style="position:absolute;margin-left:0;margin-top:0;width:453.5pt;height:422.05pt;z-index:-251661824;mso-position-horizontal:center;mso-position-horizontal-relative:margin;mso-position-vertical:center;mso-position-vertical-relative:margin" wrapcoords="-36 0 -36 21562 21600 21562 21600 0 -36 0">
          <v:imagedata r:id="rId3" o:title="imagem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1F2607"/>
    <w:multiLevelType w:val="hybridMultilevel"/>
    <w:tmpl w:val="0AE09F84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">
    <w:nsid w:val="054F6402"/>
    <w:multiLevelType w:val="hybridMultilevel"/>
    <w:tmpl w:val="4D6CB9B4"/>
    <w:lvl w:ilvl="0" w:tplc="3D0EB3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7CF50BC"/>
    <w:multiLevelType w:val="hybridMultilevel"/>
    <w:tmpl w:val="18E201C0"/>
    <w:lvl w:ilvl="0" w:tplc="67AEF108">
      <w:start w:val="1"/>
      <w:numFmt w:val="decimal"/>
      <w:lvlText w:val="%1."/>
      <w:lvlJc w:val="left"/>
      <w:pPr>
        <w:tabs>
          <w:tab w:val="num" w:pos="1800"/>
        </w:tabs>
        <w:ind w:left="176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CD45C88"/>
    <w:multiLevelType w:val="hybridMultilevel"/>
    <w:tmpl w:val="1FB61314"/>
    <w:lvl w:ilvl="0" w:tplc="FFFFFFFF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">
    <w:nsid w:val="0E94043F"/>
    <w:multiLevelType w:val="hybridMultilevel"/>
    <w:tmpl w:val="293E7498"/>
    <w:lvl w:ilvl="0" w:tplc="04160001">
      <w:start w:val="1"/>
      <w:numFmt w:val="bullet"/>
      <w:lvlText w:val="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5">
    <w:nsid w:val="0ECA1A90"/>
    <w:multiLevelType w:val="hybridMultilevel"/>
    <w:tmpl w:val="6068090E"/>
    <w:lvl w:ilvl="0" w:tplc="C984691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A945E5"/>
    <w:multiLevelType w:val="hybridMultilevel"/>
    <w:tmpl w:val="703E6F7E"/>
    <w:lvl w:ilvl="0" w:tplc="F86619D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">
    <w:nsid w:val="10DD222C"/>
    <w:multiLevelType w:val="singleLevel"/>
    <w:tmpl w:val="6588A1A6"/>
    <w:lvl w:ilvl="0">
      <w:start w:val="3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hint="default"/>
      </w:rPr>
    </w:lvl>
  </w:abstractNum>
  <w:abstractNum w:abstractNumId="8">
    <w:nsid w:val="1305633C"/>
    <w:multiLevelType w:val="hybridMultilevel"/>
    <w:tmpl w:val="65FE23D4"/>
    <w:lvl w:ilvl="0" w:tplc="0416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">
    <w:nsid w:val="1329488C"/>
    <w:multiLevelType w:val="hybridMultilevel"/>
    <w:tmpl w:val="4E02387C"/>
    <w:lvl w:ilvl="0" w:tplc="13922D8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0">
    <w:nsid w:val="145F3B62"/>
    <w:multiLevelType w:val="hybridMultilevel"/>
    <w:tmpl w:val="9774ED5A"/>
    <w:lvl w:ilvl="0" w:tplc="0416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1">
    <w:nsid w:val="18EA0627"/>
    <w:multiLevelType w:val="hybridMultilevel"/>
    <w:tmpl w:val="86E69BC2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2401FE9"/>
    <w:multiLevelType w:val="hybridMultilevel"/>
    <w:tmpl w:val="B150E1D6"/>
    <w:lvl w:ilvl="0" w:tplc="E01E7CA0">
      <w:start w:val="1"/>
      <w:numFmt w:val="decimal"/>
      <w:lvlText w:val="%1."/>
      <w:lvlJc w:val="left"/>
      <w:pPr>
        <w:tabs>
          <w:tab w:val="num" w:pos="792"/>
        </w:tabs>
        <w:ind w:left="792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4B7436C"/>
    <w:multiLevelType w:val="hybridMultilevel"/>
    <w:tmpl w:val="8AC2CA72"/>
    <w:lvl w:ilvl="0" w:tplc="67AEF108">
      <w:start w:val="1"/>
      <w:numFmt w:val="decimal"/>
      <w:lvlText w:val="%1."/>
      <w:lvlJc w:val="left"/>
      <w:pPr>
        <w:tabs>
          <w:tab w:val="num" w:pos="2880"/>
        </w:tabs>
        <w:ind w:left="284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4">
    <w:nsid w:val="2580510F"/>
    <w:multiLevelType w:val="multilevel"/>
    <w:tmpl w:val="37588D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856231A"/>
    <w:multiLevelType w:val="hybridMultilevel"/>
    <w:tmpl w:val="740A3718"/>
    <w:lvl w:ilvl="0" w:tplc="4DE49AE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6">
    <w:nsid w:val="30196A19"/>
    <w:multiLevelType w:val="hybridMultilevel"/>
    <w:tmpl w:val="22708B04"/>
    <w:lvl w:ilvl="0" w:tplc="67AEF108">
      <w:start w:val="1"/>
      <w:numFmt w:val="decimal"/>
      <w:lvlText w:val="%1."/>
      <w:lvlJc w:val="left"/>
      <w:pPr>
        <w:tabs>
          <w:tab w:val="num" w:pos="1800"/>
        </w:tabs>
        <w:ind w:left="176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31B4F26"/>
    <w:multiLevelType w:val="hybridMultilevel"/>
    <w:tmpl w:val="69C2AA94"/>
    <w:lvl w:ilvl="0" w:tplc="FFFFFFFF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8">
    <w:nsid w:val="33A20DD9"/>
    <w:multiLevelType w:val="hybridMultilevel"/>
    <w:tmpl w:val="60004960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7AEC884">
      <w:start w:val="1"/>
      <w:numFmt w:val="bullet"/>
      <w:lvlText w:val=""/>
      <w:lvlJc w:val="left"/>
      <w:pPr>
        <w:tabs>
          <w:tab w:val="num" w:pos="1859"/>
        </w:tabs>
        <w:ind w:left="2263" w:hanging="283"/>
      </w:pPr>
      <w:rPr>
        <w:rFonts w:ascii="Symbol" w:hAnsi="Symbol" w:hint="default"/>
        <w:color w:val="auto"/>
      </w:r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5C92E72"/>
    <w:multiLevelType w:val="hybridMultilevel"/>
    <w:tmpl w:val="258E20C2"/>
    <w:lvl w:ilvl="0" w:tplc="FFFFFFFF">
      <w:start w:val="1"/>
      <w:numFmt w:val="bullet"/>
      <w:lvlText w:val=""/>
      <w:lvlJc w:val="left"/>
      <w:pPr>
        <w:tabs>
          <w:tab w:val="num" w:pos="1424"/>
        </w:tabs>
        <w:ind w:left="1424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2853"/>
        </w:tabs>
        <w:ind w:left="285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3573"/>
        </w:tabs>
        <w:ind w:left="357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4293"/>
        </w:tabs>
        <w:ind w:left="429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5013"/>
        </w:tabs>
        <w:ind w:left="501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733"/>
        </w:tabs>
        <w:ind w:left="573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6453"/>
        </w:tabs>
        <w:ind w:left="645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7173"/>
        </w:tabs>
        <w:ind w:left="717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893"/>
        </w:tabs>
        <w:ind w:left="7893" w:hanging="180"/>
      </w:pPr>
    </w:lvl>
  </w:abstractNum>
  <w:abstractNum w:abstractNumId="20">
    <w:nsid w:val="35FC53CF"/>
    <w:multiLevelType w:val="hybridMultilevel"/>
    <w:tmpl w:val="C43EF7C8"/>
    <w:lvl w:ilvl="0" w:tplc="45C045F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E7C490D"/>
    <w:multiLevelType w:val="hybridMultilevel"/>
    <w:tmpl w:val="5E20791A"/>
    <w:lvl w:ilvl="0" w:tplc="0416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5BC79E0"/>
    <w:multiLevelType w:val="hybridMultilevel"/>
    <w:tmpl w:val="B36A91C0"/>
    <w:lvl w:ilvl="0" w:tplc="739E0FF6">
      <w:start w:val="1"/>
      <w:numFmt w:val="decimal"/>
      <w:lvlText w:val="%1."/>
      <w:lvlJc w:val="left"/>
      <w:pPr>
        <w:tabs>
          <w:tab w:val="num" w:pos="720"/>
        </w:tabs>
        <w:ind w:left="68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84F3A9E"/>
    <w:multiLevelType w:val="hybridMultilevel"/>
    <w:tmpl w:val="E2C096DE"/>
    <w:lvl w:ilvl="0" w:tplc="67AEF108">
      <w:start w:val="1"/>
      <w:numFmt w:val="decimal"/>
      <w:lvlText w:val="%1."/>
      <w:lvlJc w:val="left"/>
      <w:pPr>
        <w:tabs>
          <w:tab w:val="num" w:pos="2880"/>
        </w:tabs>
        <w:ind w:left="284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4">
    <w:nsid w:val="4C691B01"/>
    <w:multiLevelType w:val="hybridMultilevel"/>
    <w:tmpl w:val="580E8A7A"/>
    <w:lvl w:ilvl="0" w:tplc="27AEC884">
      <w:start w:val="1"/>
      <w:numFmt w:val="bullet"/>
      <w:lvlText w:val=""/>
      <w:lvlJc w:val="left"/>
      <w:pPr>
        <w:tabs>
          <w:tab w:val="num" w:pos="1499"/>
        </w:tabs>
        <w:ind w:left="1903" w:hanging="283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D184974"/>
    <w:multiLevelType w:val="hybridMultilevel"/>
    <w:tmpl w:val="D778D86C"/>
    <w:lvl w:ilvl="0" w:tplc="5B146DF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F360373"/>
    <w:multiLevelType w:val="hybridMultilevel"/>
    <w:tmpl w:val="FFF2B150"/>
    <w:lvl w:ilvl="0" w:tplc="0416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7">
    <w:nsid w:val="4FA10BA0"/>
    <w:multiLevelType w:val="hybridMultilevel"/>
    <w:tmpl w:val="321CD63A"/>
    <w:lvl w:ilvl="0" w:tplc="A626807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DDF8EF9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  <w:i w:val="0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501866B8"/>
    <w:multiLevelType w:val="hybridMultilevel"/>
    <w:tmpl w:val="6D62A75A"/>
    <w:lvl w:ilvl="0" w:tplc="A7CA77E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9">
    <w:nsid w:val="50C3169E"/>
    <w:multiLevelType w:val="hybridMultilevel"/>
    <w:tmpl w:val="FB64C7CA"/>
    <w:lvl w:ilvl="0" w:tplc="AD2A98B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0">
    <w:nsid w:val="50FF0717"/>
    <w:multiLevelType w:val="hybridMultilevel"/>
    <w:tmpl w:val="5E381B72"/>
    <w:lvl w:ilvl="0" w:tplc="67AEF108">
      <w:start w:val="1"/>
      <w:numFmt w:val="decimal"/>
      <w:lvlText w:val="%1."/>
      <w:lvlJc w:val="left"/>
      <w:pPr>
        <w:tabs>
          <w:tab w:val="num" w:pos="2880"/>
        </w:tabs>
        <w:ind w:left="284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1">
    <w:nsid w:val="51FB40F1"/>
    <w:multiLevelType w:val="hybridMultilevel"/>
    <w:tmpl w:val="5BCAAF54"/>
    <w:lvl w:ilvl="0" w:tplc="81DE80A4">
      <w:start w:val="1"/>
      <w:numFmt w:val="decimal"/>
      <w:lvlText w:val="%1."/>
      <w:lvlJc w:val="left"/>
      <w:pPr>
        <w:tabs>
          <w:tab w:val="num" w:pos="1800"/>
        </w:tabs>
        <w:ind w:left="1760" w:hanging="39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46036AA"/>
    <w:multiLevelType w:val="hybridMultilevel"/>
    <w:tmpl w:val="A4B89B1C"/>
    <w:lvl w:ilvl="0" w:tplc="ADDA280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b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75767A6"/>
    <w:multiLevelType w:val="hybridMultilevel"/>
    <w:tmpl w:val="24B44E7E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4">
    <w:nsid w:val="5BEF247F"/>
    <w:multiLevelType w:val="hybridMultilevel"/>
    <w:tmpl w:val="CABC415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D9152A5"/>
    <w:multiLevelType w:val="singleLevel"/>
    <w:tmpl w:val="0416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>
    <w:nsid w:val="64B712C7"/>
    <w:multiLevelType w:val="hybridMultilevel"/>
    <w:tmpl w:val="FFF860F6"/>
    <w:lvl w:ilvl="0" w:tplc="04160001">
      <w:start w:val="1"/>
      <w:numFmt w:val="bullet"/>
      <w:lvlText w:val=""/>
      <w:lvlJc w:val="left"/>
      <w:pPr>
        <w:tabs>
          <w:tab w:val="num" w:pos="2136"/>
        </w:tabs>
        <w:ind w:left="213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hint="default"/>
      </w:rPr>
    </w:lvl>
  </w:abstractNum>
  <w:abstractNum w:abstractNumId="37">
    <w:nsid w:val="65B21B06"/>
    <w:multiLevelType w:val="hybridMultilevel"/>
    <w:tmpl w:val="9378D6A6"/>
    <w:lvl w:ilvl="0" w:tplc="5F9A035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8">
    <w:nsid w:val="6A451ADD"/>
    <w:multiLevelType w:val="multilevel"/>
    <w:tmpl w:val="87B2374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6A964122"/>
    <w:multiLevelType w:val="hybridMultilevel"/>
    <w:tmpl w:val="FA983C52"/>
    <w:lvl w:ilvl="0" w:tplc="0416000F">
      <w:start w:val="1"/>
      <w:numFmt w:val="decimal"/>
      <w:lvlText w:val="%1."/>
      <w:lvlJc w:val="left"/>
      <w:pPr>
        <w:tabs>
          <w:tab w:val="num" w:pos="1920"/>
        </w:tabs>
        <w:ind w:left="1920" w:hanging="360"/>
      </w:pPr>
    </w:lvl>
    <w:lvl w:ilvl="1" w:tplc="0416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40">
    <w:nsid w:val="6C7D40B4"/>
    <w:multiLevelType w:val="hybridMultilevel"/>
    <w:tmpl w:val="37588DC2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6D8C5301"/>
    <w:multiLevelType w:val="hybridMultilevel"/>
    <w:tmpl w:val="53788D86"/>
    <w:lvl w:ilvl="0" w:tplc="E796F616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2">
    <w:nsid w:val="711F047C"/>
    <w:multiLevelType w:val="hybridMultilevel"/>
    <w:tmpl w:val="93CA0EFC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3">
    <w:nsid w:val="75B26E17"/>
    <w:multiLevelType w:val="hybridMultilevel"/>
    <w:tmpl w:val="582E52D0"/>
    <w:lvl w:ilvl="0" w:tplc="E8B02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7DA47C7"/>
    <w:multiLevelType w:val="hybridMultilevel"/>
    <w:tmpl w:val="B0ECEB24"/>
    <w:lvl w:ilvl="0" w:tplc="04160001">
      <w:start w:val="1"/>
      <w:numFmt w:val="bullet"/>
      <w:lvlText w:val="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45">
    <w:nsid w:val="7F786BEA"/>
    <w:multiLevelType w:val="hybridMultilevel"/>
    <w:tmpl w:val="81506F7E"/>
    <w:lvl w:ilvl="0" w:tplc="2CAAD500">
      <w:start w:val="1"/>
      <w:numFmt w:val="decimal"/>
      <w:pStyle w:val="Item"/>
      <w:lvlText w:val="%1."/>
      <w:lvlJc w:val="left"/>
      <w:pPr>
        <w:tabs>
          <w:tab w:val="num" w:pos="360"/>
        </w:tabs>
        <w:ind w:left="360" w:hanging="360"/>
      </w:pPr>
    </w:lvl>
    <w:lvl w:ilvl="1" w:tplc="8BCEBF84">
      <w:numFmt w:val="bullet"/>
      <w:lvlText w:val="-"/>
      <w:lvlJc w:val="left"/>
      <w:pPr>
        <w:tabs>
          <w:tab w:val="num" w:pos="1935"/>
        </w:tabs>
        <w:ind w:left="1935" w:hanging="855"/>
      </w:pPr>
      <w:rPr>
        <w:rFonts w:ascii="Times New Roman" w:eastAsia="Times New Roman" w:hAnsi="Times New Roman" w:cs="Times New Roman" w:hint="default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36"/>
  </w:num>
  <w:num w:numId="3">
    <w:abstractNumId w:val="24"/>
  </w:num>
  <w:num w:numId="4">
    <w:abstractNumId w:val="40"/>
  </w:num>
  <w:num w:numId="5">
    <w:abstractNumId w:val="10"/>
  </w:num>
  <w:num w:numId="6">
    <w:abstractNumId w:val="4"/>
  </w:num>
  <w:num w:numId="7">
    <w:abstractNumId w:val="21"/>
  </w:num>
  <w:num w:numId="8">
    <w:abstractNumId w:val="11"/>
  </w:num>
  <w:num w:numId="9">
    <w:abstractNumId w:val="44"/>
  </w:num>
  <w:num w:numId="10">
    <w:abstractNumId w:val="26"/>
  </w:num>
  <w:num w:numId="11">
    <w:abstractNumId w:val="42"/>
  </w:num>
  <w:num w:numId="12">
    <w:abstractNumId w:val="33"/>
  </w:num>
  <w:num w:numId="13">
    <w:abstractNumId w:val="0"/>
  </w:num>
  <w:num w:numId="14">
    <w:abstractNumId w:val="35"/>
  </w:num>
  <w:num w:numId="15">
    <w:abstractNumId w:val="19"/>
  </w:num>
  <w:num w:numId="16">
    <w:abstractNumId w:val="3"/>
  </w:num>
  <w:num w:numId="17">
    <w:abstractNumId w:val="17"/>
  </w:num>
  <w:num w:numId="18">
    <w:abstractNumId w:val="7"/>
  </w:num>
  <w:num w:numId="19">
    <w:abstractNumId w:val="45"/>
  </w:num>
  <w:num w:numId="20">
    <w:abstractNumId w:val="8"/>
  </w:num>
  <w:num w:numId="21">
    <w:abstractNumId w:val="25"/>
  </w:num>
  <w:num w:numId="22">
    <w:abstractNumId w:val="1"/>
  </w:num>
  <w:num w:numId="23">
    <w:abstractNumId w:val="32"/>
  </w:num>
  <w:num w:numId="24">
    <w:abstractNumId w:val="38"/>
  </w:num>
  <w:num w:numId="25">
    <w:abstractNumId w:val="20"/>
  </w:num>
  <w:num w:numId="26">
    <w:abstractNumId w:val="5"/>
  </w:num>
  <w:num w:numId="27">
    <w:abstractNumId w:val="27"/>
  </w:num>
  <w:num w:numId="28">
    <w:abstractNumId w:val="12"/>
  </w:num>
  <w:num w:numId="29">
    <w:abstractNumId w:val="22"/>
  </w:num>
  <w:num w:numId="30">
    <w:abstractNumId w:val="41"/>
  </w:num>
  <w:num w:numId="31">
    <w:abstractNumId w:val="31"/>
  </w:num>
  <w:num w:numId="32">
    <w:abstractNumId w:val="37"/>
  </w:num>
  <w:num w:numId="33">
    <w:abstractNumId w:val="16"/>
  </w:num>
  <w:num w:numId="34">
    <w:abstractNumId w:val="29"/>
  </w:num>
  <w:num w:numId="35">
    <w:abstractNumId w:val="2"/>
  </w:num>
  <w:num w:numId="36">
    <w:abstractNumId w:val="28"/>
  </w:num>
  <w:num w:numId="37">
    <w:abstractNumId w:val="30"/>
  </w:num>
  <w:num w:numId="38">
    <w:abstractNumId w:val="15"/>
  </w:num>
  <w:num w:numId="39">
    <w:abstractNumId w:val="23"/>
  </w:num>
  <w:num w:numId="40">
    <w:abstractNumId w:val="9"/>
  </w:num>
  <w:num w:numId="41">
    <w:abstractNumId w:val="13"/>
  </w:num>
  <w:num w:numId="42">
    <w:abstractNumId w:val="6"/>
  </w:num>
  <w:num w:numId="43">
    <w:abstractNumId w:val="14"/>
  </w:num>
  <w:num w:numId="44">
    <w:abstractNumId w:val="43"/>
  </w:num>
  <w:num w:numId="45">
    <w:abstractNumId w:val="39"/>
  </w:num>
  <w:num w:numId="46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7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3437E"/>
    <w:rsid w:val="00001B6D"/>
    <w:rsid w:val="00003B30"/>
    <w:rsid w:val="00006426"/>
    <w:rsid w:val="00012391"/>
    <w:rsid w:val="0002226B"/>
    <w:rsid w:val="00024C66"/>
    <w:rsid w:val="00043720"/>
    <w:rsid w:val="00046577"/>
    <w:rsid w:val="00050344"/>
    <w:rsid w:val="00070CC1"/>
    <w:rsid w:val="00076D11"/>
    <w:rsid w:val="00083123"/>
    <w:rsid w:val="000861C7"/>
    <w:rsid w:val="00087132"/>
    <w:rsid w:val="000924A3"/>
    <w:rsid w:val="0009708F"/>
    <w:rsid w:val="000B070B"/>
    <w:rsid w:val="000B4428"/>
    <w:rsid w:val="000B53AA"/>
    <w:rsid w:val="000B64F4"/>
    <w:rsid w:val="000C1253"/>
    <w:rsid w:val="000C5FB8"/>
    <w:rsid w:val="000E1D2E"/>
    <w:rsid w:val="000E4DDB"/>
    <w:rsid w:val="000F2BDC"/>
    <w:rsid w:val="000F5521"/>
    <w:rsid w:val="000F7FB2"/>
    <w:rsid w:val="00104E64"/>
    <w:rsid w:val="00106A2E"/>
    <w:rsid w:val="001111BF"/>
    <w:rsid w:val="001211EF"/>
    <w:rsid w:val="00127CC7"/>
    <w:rsid w:val="001351ED"/>
    <w:rsid w:val="00142996"/>
    <w:rsid w:val="00144757"/>
    <w:rsid w:val="00144F4D"/>
    <w:rsid w:val="001476FB"/>
    <w:rsid w:val="00153126"/>
    <w:rsid w:val="001721F9"/>
    <w:rsid w:val="001736A9"/>
    <w:rsid w:val="00190BFE"/>
    <w:rsid w:val="001948E0"/>
    <w:rsid w:val="00196A39"/>
    <w:rsid w:val="00197331"/>
    <w:rsid w:val="001A5458"/>
    <w:rsid w:val="001A6629"/>
    <w:rsid w:val="001B01BD"/>
    <w:rsid w:val="001B525A"/>
    <w:rsid w:val="001B52C0"/>
    <w:rsid w:val="001B5612"/>
    <w:rsid w:val="001B5CBE"/>
    <w:rsid w:val="001C0BA7"/>
    <w:rsid w:val="001E2400"/>
    <w:rsid w:val="001E642F"/>
    <w:rsid w:val="00205242"/>
    <w:rsid w:val="0020747B"/>
    <w:rsid w:val="00207C34"/>
    <w:rsid w:val="0021169C"/>
    <w:rsid w:val="00213EC9"/>
    <w:rsid w:val="00247AAA"/>
    <w:rsid w:val="00254F44"/>
    <w:rsid w:val="00265F6C"/>
    <w:rsid w:val="002674FA"/>
    <w:rsid w:val="00271DEE"/>
    <w:rsid w:val="00275429"/>
    <w:rsid w:val="002B459F"/>
    <w:rsid w:val="002B5708"/>
    <w:rsid w:val="002C0D61"/>
    <w:rsid w:val="002C24AE"/>
    <w:rsid w:val="002C26CB"/>
    <w:rsid w:val="002D2FCA"/>
    <w:rsid w:val="002E3A3F"/>
    <w:rsid w:val="002F3E94"/>
    <w:rsid w:val="00301AC8"/>
    <w:rsid w:val="003129F1"/>
    <w:rsid w:val="0031383E"/>
    <w:rsid w:val="003351EC"/>
    <w:rsid w:val="00350BC9"/>
    <w:rsid w:val="0035272E"/>
    <w:rsid w:val="00352DB0"/>
    <w:rsid w:val="00354CB3"/>
    <w:rsid w:val="00354EEB"/>
    <w:rsid w:val="00355D49"/>
    <w:rsid w:val="003655AF"/>
    <w:rsid w:val="00376492"/>
    <w:rsid w:val="00382D8A"/>
    <w:rsid w:val="00395812"/>
    <w:rsid w:val="00396FC6"/>
    <w:rsid w:val="003A3E46"/>
    <w:rsid w:val="003A6E86"/>
    <w:rsid w:val="003B6CA1"/>
    <w:rsid w:val="003C4B37"/>
    <w:rsid w:val="003C6ADD"/>
    <w:rsid w:val="003D1864"/>
    <w:rsid w:val="003D2CC6"/>
    <w:rsid w:val="003E0CFE"/>
    <w:rsid w:val="003E4336"/>
    <w:rsid w:val="003E7A92"/>
    <w:rsid w:val="003F46B7"/>
    <w:rsid w:val="003F5753"/>
    <w:rsid w:val="004126A2"/>
    <w:rsid w:val="004165E0"/>
    <w:rsid w:val="004178BF"/>
    <w:rsid w:val="00423679"/>
    <w:rsid w:val="00426657"/>
    <w:rsid w:val="00436273"/>
    <w:rsid w:val="004457B5"/>
    <w:rsid w:val="00445B09"/>
    <w:rsid w:val="00471254"/>
    <w:rsid w:val="00471D86"/>
    <w:rsid w:val="00476049"/>
    <w:rsid w:val="00476916"/>
    <w:rsid w:val="00482775"/>
    <w:rsid w:val="00487AC3"/>
    <w:rsid w:val="00495349"/>
    <w:rsid w:val="0049543D"/>
    <w:rsid w:val="00496888"/>
    <w:rsid w:val="004974D9"/>
    <w:rsid w:val="004A5B1E"/>
    <w:rsid w:val="004A6C44"/>
    <w:rsid w:val="004B5641"/>
    <w:rsid w:val="004B5AAC"/>
    <w:rsid w:val="004C49F6"/>
    <w:rsid w:val="004C5D1E"/>
    <w:rsid w:val="004C6C61"/>
    <w:rsid w:val="004C7572"/>
    <w:rsid w:val="004D3EE5"/>
    <w:rsid w:val="004E0D9D"/>
    <w:rsid w:val="004E2315"/>
    <w:rsid w:val="00506512"/>
    <w:rsid w:val="00507395"/>
    <w:rsid w:val="00507671"/>
    <w:rsid w:val="00513E03"/>
    <w:rsid w:val="005175CF"/>
    <w:rsid w:val="005177A5"/>
    <w:rsid w:val="00526339"/>
    <w:rsid w:val="00526CA1"/>
    <w:rsid w:val="005352C3"/>
    <w:rsid w:val="00540C0E"/>
    <w:rsid w:val="005423F2"/>
    <w:rsid w:val="00542A21"/>
    <w:rsid w:val="00555292"/>
    <w:rsid w:val="00556FEE"/>
    <w:rsid w:val="00567B77"/>
    <w:rsid w:val="00573B3C"/>
    <w:rsid w:val="00575F19"/>
    <w:rsid w:val="0057700E"/>
    <w:rsid w:val="00583DF8"/>
    <w:rsid w:val="00584B13"/>
    <w:rsid w:val="0059143B"/>
    <w:rsid w:val="00597E7C"/>
    <w:rsid w:val="005A1BE6"/>
    <w:rsid w:val="005C1F17"/>
    <w:rsid w:val="005C7022"/>
    <w:rsid w:val="005D14EF"/>
    <w:rsid w:val="005E4CCB"/>
    <w:rsid w:val="005E6CBD"/>
    <w:rsid w:val="005F4EA5"/>
    <w:rsid w:val="005F7987"/>
    <w:rsid w:val="006070E8"/>
    <w:rsid w:val="00615453"/>
    <w:rsid w:val="00615CA9"/>
    <w:rsid w:val="00630DC7"/>
    <w:rsid w:val="00633697"/>
    <w:rsid w:val="00633698"/>
    <w:rsid w:val="00635EBF"/>
    <w:rsid w:val="0064445E"/>
    <w:rsid w:val="0064524E"/>
    <w:rsid w:val="00673F3A"/>
    <w:rsid w:val="00680572"/>
    <w:rsid w:val="0068329C"/>
    <w:rsid w:val="00683B15"/>
    <w:rsid w:val="00687F7C"/>
    <w:rsid w:val="00690BDF"/>
    <w:rsid w:val="0069227A"/>
    <w:rsid w:val="006931D3"/>
    <w:rsid w:val="006A3BF1"/>
    <w:rsid w:val="006A786A"/>
    <w:rsid w:val="006B438E"/>
    <w:rsid w:val="006B59AB"/>
    <w:rsid w:val="006C16B3"/>
    <w:rsid w:val="006C710C"/>
    <w:rsid w:val="006D1B95"/>
    <w:rsid w:val="006D610E"/>
    <w:rsid w:val="006D6BF9"/>
    <w:rsid w:val="006F3329"/>
    <w:rsid w:val="00703766"/>
    <w:rsid w:val="00717E4C"/>
    <w:rsid w:val="007249C1"/>
    <w:rsid w:val="00732A4C"/>
    <w:rsid w:val="00747CC7"/>
    <w:rsid w:val="007556CC"/>
    <w:rsid w:val="00766DE1"/>
    <w:rsid w:val="00792E5F"/>
    <w:rsid w:val="00793409"/>
    <w:rsid w:val="007949AA"/>
    <w:rsid w:val="00794EBF"/>
    <w:rsid w:val="007A092A"/>
    <w:rsid w:val="007A0BDE"/>
    <w:rsid w:val="007A3480"/>
    <w:rsid w:val="007A37CD"/>
    <w:rsid w:val="007C6AB0"/>
    <w:rsid w:val="007C6C66"/>
    <w:rsid w:val="007D1B62"/>
    <w:rsid w:val="007D72D8"/>
    <w:rsid w:val="007E7F8C"/>
    <w:rsid w:val="007F11EB"/>
    <w:rsid w:val="007F2330"/>
    <w:rsid w:val="0080404D"/>
    <w:rsid w:val="0081469C"/>
    <w:rsid w:val="00827127"/>
    <w:rsid w:val="008304D0"/>
    <w:rsid w:val="0083778A"/>
    <w:rsid w:val="008431C7"/>
    <w:rsid w:val="00847258"/>
    <w:rsid w:val="00852DE1"/>
    <w:rsid w:val="0085531C"/>
    <w:rsid w:val="00861E52"/>
    <w:rsid w:val="008621E5"/>
    <w:rsid w:val="00862772"/>
    <w:rsid w:val="008657B6"/>
    <w:rsid w:val="00870A90"/>
    <w:rsid w:val="00876FEF"/>
    <w:rsid w:val="008A6914"/>
    <w:rsid w:val="008B3554"/>
    <w:rsid w:val="008B6C22"/>
    <w:rsid w:val="008C4AB0"/>
    <w:rsid w:val="008C66BE"/>
    <w:rsid w:val="008E57CB"/>
    <w:rsid w:val="008E7ACA"/>
    <w:rsid w:val="00904CEC"/>
    <w:rsid w:val="009158BA"/>
    <w:rsid w:val="00920BDF"/>
    <w:rsid w:val="00933A52"/>
    <w:rsid w:val="00934291"/>
    <w:rsid w:val="0094595D"/>
    <w:rsid w:val="00952009"/>
    <w:rsid w:val="009646E4"/>
    <w:rsid w:val="009666C3"/>
    <w:rsid w:val="00974703"/>
    <w:rsid w:val="009938B1"/>
    <w:rsid w:val="009961F9"/>
    <w:rsid w:val="00996E9A"/>
    <w:rsid w:val="009A1A84"/>
    <w:rsid w:val="009A4B2E"/>
    <w:rsid w:val="009C17EA"/>
    <w:rsid w:val="009C32D4"/>
    <w:rsid w:val="009D253D"/>
    <w:rsid w:val="009D6D2D"/>
    <w:rsid w:val="009E55B8"/>
    <w:rsid w:val="009E56B8"/>
    <w:rsid w:val="009F46BE"/>
    <w:rsid w:val="009F4DE2"/>
    <w:rsid w:val="009F74ED"/>
    <w:rsid w:val="00A02593"/>
    <w:rsid w:val="00A07C6A"/>
    <w:rsid w:val="00A1587F"/>
    <w:rsid w:val="00A21707"/>
    <w:rsid w:val="00A2692B"/>
    <w:rsid w:val="00A32A9B"/>
    <w:rsid w:val="00A33001"/>
    <w:rsid w:val="00A44AC9"/>
    <w:rsid w:val="00A52F1E"/>
    <w:rsid w:val="00A54850"/>
    <w:rsid w:val="00A55CE2"/>
    <w:rsid w:val="00A60374"/>
    <w:rsid w:val="00A60AED"/>
    <w:rsid w:val="00A62164"/>
    <w:rsid w:val="00A67170"/>
    <w:rsid w:val="00A7230C"/>
    <w:rsid w:val="00A7660E"/>
    <w:rsid w:val="00A83A8E"/>
    <w:rsid w:val="00A92A27"/>
    <w:rsid w:val="00A9494A"/>
    <w:rsid w:val="00AA0019"/>
    <w:rsid w:val="00AC53CD"/>
    <w:rsid w:val="00AC5485"/>
    <w:rsid w:val="00AE51C5"/>
    <w:rsid w:val="00AE5D18"/>
    <w:rsid w:val="00AF6E10"/>
    <w:rsid w:val="00B04ADC"/>
    <w:rsid w:val="00B063C8"/>
    <w:rsid w:val="00B15863"/>
    <w:rsid w:val="00B363B5"/>
    <w:rsid w:val="00B41972"/>
    <w:rsid w:val="00B4510F"/>
    <w:rsid w:val="00B563C8"/>
    <w:rsid w:val="00B56DD3"/>
    <w:rsid w:val="00B63168"/>
    <w:rsid w:val="00B65BD4"/>
    <w:rsid w:val="00B91596"/>
    <w:rsid w:val="00B92A8C"/>
    <w:rsid w:val="00BD1498"/>
    <w:rsid w:val="00BD6A88"/>
    <w:rsid w:val="00BE6DA8"/>
    <w:rsid w:val="00C013FF"/>
    <w:rsid w:val="00C04AC9"/>
    <w:rsid w:val="00C15EC2"/>
    <w:rsid w:val="00C1752C"/>
    <w:rsid w:val="00C242B0"/>
    <w:rsid w:val="00C40AED"/>
    <w:rsid w:val="00C41C8C"/>
    <w:rsid w:val="00C465DD"/>
    <w:rsid w:val="00C55893"/>
    <w:rsid w:val="00C56854"/>
    <w:rsid w:val="00C74909"/>
    <w:rsid w:val="00C81828"/>
    <w:rsid w:val="00C92399"/>
    <w:rsid w:val="00C927A1"/>
    <w:rsid w:val="00C942E2"/>
    <w:rsid w:val="00CB03F4"/>
    <w:rsid w:val="00CB3559"/>
    <w:rsid w:val="00CB3A0D"/>
    <w:rsid w:val="00CC43A1"/>
    <w:rsid w:val="00CC5293"/>
    <w:rsid w:val="00CC738D"/>
    <w:rsid w:val="00CD2F4B"/>
    <w:rsid w:val="00CD70BE"/>
    <w:rsid w:val="00CF1AB6"/>
    <w:rsid w:val="00CF3500"/>
    <w:rsid w:val="00CF51A5"/>
    <w:rsid w:val="00CF71FD"/>
    <w:rsid w:val="00D026FC"/>
    <w:rsid w:val="00D102EF"/>
    <w:rsid w:val="00D13247"/>
    <w:rsid w:val="00D20DA9"/>
    <w:rsid w:val="00D33CA7"/>
    <w:rsid w:val="00D3437E"/>
    <w:rsid w:val="00D400A7"/>
    <w:rsid w:val="00D400CE"/>
    <w:rsid w:val="00D42DF7"/>
    <w:rsid w:val="00D4447C"/>
    <w:rsid w:val="00D52AA9"/>
    <w:rsid w:val="00D53547"/>
    <w:rsid w:val="00D8003F"/>
    <w:rsid w:val="00D8676F"/>
    <w:rsid w:val="00D957AD"/>
    <w:rsid w:val="00DC2DBD"/>
    <w:rsid w:val="00DC35D5"/>
    <w:rsid w:val="00DC5CB1"/>
    <w:rsid w:val="00DD01FC"/>
    <w:rsid w:val="00DD15F9"/>
    <w:rsid w:val="00DD3807"/>
    <w:rsid w:val="00DF121F"/>
    <w:rsid w:val="00DF22F2"/>
    <w:rsid w:val="00DF695F"/>
    <w:rsid w:val="00DF7E49"/>
    <w:rsid w:val="00E02A58"/>
    <w:rsid w:val="00E02B0B"/>
    <w:rsid w:val="00E11F26"/>
    <w:rsid w:val="00E13E14"/>
    <w:rsid w:val="00E1473C"/>
    <w:rsid w:val="00E162A3"/>
    <w:rsid w:val="00E16FB1"/>
    <w:rsid w:val="00E214D4"/>
    <w:rsid w:val="00E269B9"/>
    <w:rsid w:val="00E44C8E"/>
    <w:rsid w:val="00E47591"/>
    <w:rsid w:val="00E47EDB"/>
    <w:rsid w:val="00E558C9"/>
    <w:rsid w:val="00E676F9"/>
    <w:rsid w:val="00E7008F"/>
    <w:rsid w:val="00E749AE"/>
    <w:rsid w:val="00E83010"/>
    <w:rsid w:val="00EA290C"/>
    <w:rsid w:val="00EA43AB"/>
    <w:rsid w:val="00EB227D"/>
    <w:rsid w:val="00EB39CE"/>
    <w:rsid w:val="00EB5239"/>
    <w:rsid w:val="00EE4413"/>
    <w:rsid w:val="00EE725B"/>
    <w:rsid w:val="00EF704F"/>
    <w:rsid w:val="00F030A5"/>
    <w:rsid w:val="00F07D81"/>
    <w:rsid w:val="00F14DB2"/>
    <w:rsid w:val="00F15E7E"/>
    <w:rsid w:val="00F15ED7"/>
    <w:rsid w:val="00F42C0E"/>
    <w:rsid w:val="00F4506F"/>
    <w:rsid w:val="00F5395A"/>
    <w:rsid w:val="00F56D29"/>
    <w:rsid w:val="00F65135"/>
    <w:rsid w:val="00F71767"/>
    <w:rsid w:val="00F73A0C"/>
    <w:rsid w:val="00F7732D"/>
    <w:rsid w:val="00F83D0F"/>
    <w:rsid w:val="00F85A4E"/>
    <w:rsid w:val="00F8621E"/>
    <w:rsid w:val="00F91837"/>
    <w:rsid w:val="00FA5C40"/>
    <w:rsid w:val="00FB1663"/>
    <w:rsid w:val="00FD0A0D"/>
    <w:rsid w:val="00FD2E2D"/>
    <w:rsid w:val="00FD55B5"/>
    <w:rsid w:val="00FE4A37"/>
    <w:rsid w:val="00FE6E9D"/>
    <w:rsid w:val="00FF2ABB"/>
    <w:rsid w:val="00FF2E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6"/>
    <o:shapelayout v:ext="edit">
      <o:idmap v:ext="edit" data="1"/>
    </o:shapelayout>
  </w:shapeDefaults>
  <w:decimalSymbol w:val=","/>
  <w:listSeparator w:val=";"/>
  <w15:docId w15:val="{5A4E78D9-E54B-475E-8469-D4C47E1FE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82775"/>
    <w:rPr>
      <w:sz w:val="24"/>
      <w:szCs w:val="24"/>
    </w:rPr>
  </w:style>
  <w:style w:type="paragraph" w:styleId="Ttulo1">
    <w:name w:val="heading 1"/>
    <w:basedOn w:val="Normal"/>
    <w:next w:val="Normal"/>
    <w:qFormat/>
    <w:rsid w:val="00D20DA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D20DA9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076D11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7C6AB0"/>
    <w:pPr>
      <w:keepNext/>
      <w:spacing w:before="240" w:after="240" w:line="360" w:lineRule="auto"/>
      <w:ind w:left="851" w:hanging="567"/>
      <w:jc w:val="both"/>
      <w:outlineLvl w:val="3"/>
    </w:pPr>
    <w:rPr>
      <w:b/>
      <w:snapToGrid w:val="0"/>
      <w:color w:val="000000"/>
      <w:szCs w:val="20"/>
    </w:rPr>
  </w:style>
  <w:style w:type="paragraph" w:styleId="Ttulo5">
    <w:name w:val="heading 5"/>
    <w:basedOn w:val="Normal"/>
    <w:next w:val="Normal"/>
    <w:qFormat/>
    <w:rsid w:val="007C6AB0"/>
    <w:pPr>
      <w:keepNext/>
      <w:tabs>
        <w:tab w:val="num" w:pos="1008"/>
      </w:tabs>
      <w:spacing w:before="240" w:after="240" w:line="360" w:lineRule="auto"/>
      <w:ind w:left="851" w:hanging="567"/>
      <w:jc w:val="both"/>
      <w:outlineLvl w:val="4"/>
    </w:pPr>
    <w:rPr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nfase">
    <w:name w:val="Emphasis"/>
    <w:basedOn w:val="Fontepargpadro"/>
    <w:qFormat/>
    <w:rsid w:val="0049543D"/>
    <w:rPr>
      <w:i/>
      <w:iCs/>
    </w:rPr>
  </w:style>
  <w:style w:type="paragraph" w:styleId="NormalWeb">
    <w:name w:val="Normal (Web)"/>
    <w:basedOn w:val="Normal"/>
    <w:rsid w:val="0064524E"/>
    <w:pPr>
      <w:spacing w:before="100" w:beforeAutospacing="1" w:after="100" w:afterAutospacing="1"/>
    </w:pPr>
    <w:rPr>
      <w:color w:val="000000"/>
    </w:rPr>
  </w:style>
  <w:style w:type="paragraph" w:customStyle="1" w:styleId="Klebber">
    <w:name w:val="Klebber"/>
    <w:basedOn w:val="Normal"/>
    <w:rsid w:val="00C56854"/>
    <w:pPr>
      <w:tabs>
        <w:tab w:val="left" w:pos="851"/>
      </w:tabs>
      <w:spacing w:before="120" w:after="120" w:line="360" w:lineRule="auto"/>
      <w:ind w:firstLine="709"/>
      <w:jc w:val="both"/>
    </w:pPr>
    <w:rPr>
      <w:szCs w:val="20"/>
    </w:rPr>
  </w:style>
  <w:style w:type="paragraph" w:styleId="Cabealho">
    <w:name w:val="header"/>
    <w:basedOn w:val="Normal"/>
    <w:rsid w:val="006D1B95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D1B95"/>
    <w:pPr>
      <w:tabs>
        <w:tab w:val="center" w:pos="4419"/>
        <w:tab w:val="right" w:pos="8838"/>
      </w:tabs>
    </w:pPr>
  </w:style>
  <w:style w:type="paragraph" w:styleId="Recuodecorpodetexto">
    <w:name w:val="Body Text Indent"/>
    <w:basedOn w:val="Normal"/>
    <w:rsid w:val="00D20DA9"/>
    <w:pPr>
      <w:ind w:firstLine="1418"/>
      <w:jc w:val="both"/>
    </w:pPr>
    <w:rPr>
      <w:szCs w:val="20"/>
    </w:rPr>
  </w:style>
  <w:style w:type="character" w:styleId="Nmerodepgina">
    <w:name w:val="page number"/>
    <w:basedOn w:val="Fontepargpadro"/>
    <w:rsid w:val="00D20DA9"/>
  </w:style>
  <w:style w:type="paragraph" w:styleId="Corpodetexto2">
    <w:name w:val="Body Text 2"/>
    <w:basedOn w:val="Normal"/>
    <w:rsid w:val="00D20DA9"/>
    <w:pPr>
      <w:spacing w:before="120" w:after="120" w:line="360" w:lineRule="auto"/>
      <w:jc w:val="both"/>
    </w:pPr>
    <w:rPr>
      <w:szCs w:val="20"/>
      <w:lang w:val="de-DE"/>
    </w:rPr>
  </w:style>
  <w:style w:type="paragraph" w:styleId="Ttulo">
    <w:name w:val="Title"/>
    <w:basedOn w:val="Normal"/>
    <w:link w:val="TtuloChar"/>
    <w:qFormat/>
    <w:rsid w:val="00F83D0F"/>
    <w:pPr>
      <w:jc w:val="center"/>
    </w:pPr>
    <w:rPr>
      <w:smallCaps/>
      <w:shadow/>
      <w:sz w:val="28"/>
    </w:rPr>
  </w:style>
  <w:style w:type="paragraph" w:customStyle="1" w:styleId="Item">
    <w:name w:val="Item"/>
    <w:basedOn w:val="Normal"/>
    <w:rsid w:val="00F83D0F"/>
    <w:pPr>
      <w:numPr>
        <w:numId w:val="19"/>
      </w:numPr>
      <w:spacing w:before="120" w:after="120" w:line="360" w:lineRule="auto"/>
      <w:jc w:val="both"/>
    </w:pPr>
    <w:rPr>
      <w:b/>
    </w:rPr>
  </w:style>
  <w:style w:type="paragraph" w:customStyle="1" w:styleId="Pargrafo">
    <w:name w:val="Parágrafo"/>
    <w:basedOn w:val="Item"/>
    <w:rsid w:val="00F83D0F"/>
    <w:pPr>
      <w:numPr>
        <w:numId w:val="0"/>
      </w:numPr>
      <w:ind w:firstLine="709"/>
    </w:pPr>
    <w:rPr>
      <w:b w:val="0"/>
    </w:rPr>
  </w:style>
  <w:style w:type="paragraph" w:customStyle="1" w:styleId="GleichungP">
    <w:name w:val="Gleichung P"/>
    <w:basedOn w:val="Normal"/>
    <w:rsid w:val="008B6C22"/>
    <w:pPr>
      <w:keepNext/>
      <w:tabs>
        <w:tab w:val="left" w:pos="567"/>
        <w:tab w:val="right" w:pos="9072"/>
      </w:tabs>
      <w:spacing w:before="240" w:line="360" w:lineRule="atLeast"/>
      <w:jc w:val="both"/>
    </w:pPr>
    <w:rPr>
      <w:szCs w:val="20"/>
    </w:rPr>
  </w:style>
  <w:style w:type="paragraph" w:styleId="Corpodetexto3">
    <w:name w:val="Body Text 3"/>
    <w:basedOn w:val="Normal"/>
    <w:rsid w:val="00354EEB"/>
    <w:rPr>
      <w:b/>
      <w:szCs w:val="20"/>
    </w:rPr>
  </w:style>
  <w:style w:type="paragraph" w:styleId="Textodebalo">
    <w:name w:val="Balloon Text"/>
    <w:basedOn w:val="Normal"/>
    <w:link w:val="TextodebaloChar"/>
    <w:rsid w:val="0084725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847258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D42DF7"/>
    <w:pPr>
      <w:ind w:left="720"/>
      <w:contextualSpacing/>
    </w:pPr>
  </w:style>
  <w:style w:type="paragraph" w:styleId="TextosemFormatao">
    <w:name w:val="Plain Text"/>
    <w:basedOn w:val="Normal"/>
    <w:link w:val="TextosemFormataoChar"/>
    <w:uiPriority w:val="99"/>
    <w:unhideWhenUsed/>
    <w:rsid w:val="00555292"/>
    <w:rPr>
      <w:rFonts w:ascii="Consolas" w:eastAsia="Calibri" w:hAnsi="Consolas"/>
      <w:sz w:val="21"/>
      <w:szCs w:val="21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555292"/>
    <w:rPr>
      <w:rFonts w:ascii="Consolas" w:eastAsia="Calibri" w:hAnsi="Consolas"/>
      <w:sz w:val="21"/>
      <w:szCs w:val="21"/>
    </w:rPr>
  </w:style>
  <w:style w:type="character" w:customStyle="1" w:styleId="TtuloChar">
    <w:name w:val="Título Char"/>
    <w:link w:val="Ttulo"/>
    <w:rsid w:val="00555292"/>
    <w:rPr>
      <w:smallCaps/>
      <w:shadow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594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0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8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2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69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092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83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41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2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65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49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9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22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870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21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962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73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60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90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00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69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601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6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9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105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48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Pendrive\Laudo%20Avalia&#231;&#227;o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Laudo Avaliação</Template>
  <TotalTime>11</TotalTime>
  <Pages>1</Pages>
  <Words>216</Words>
  <Characters>1167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LGEORH;ATECEL</Company>
  <LinksUpToDate>false</LinksUpToDate>
  <CharactersWithSpaces>1381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PC</dc:creator>
  <cp:lastModifiedBy>Lucilio Vieira</cp:lastModifiedBy>
  <cp:revision>4</cp:revision>
  <cp:lastPrinted>2013-02-20T14:17:00Z</cp:lastPrinted>
  <dcterms:created xsi:type="dcterms:W3CDTF">2014-12-26T13:24:00Z</dcterms:created>
  <dcterms:modified xsi:type="dcterms:W3CDTF">2015-03-15T14:28:00Z</dcterms:modified>
</cp:coreProperties>
</file>